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2026-06-03_SD (1)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Gussasphaltarbeiten ATV DIN 18354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Gussasphaltarbeiten ATV DIN 18354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